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97537" w14:textId="77777777" w:rsidR="004A273B" w:rsidRDefault="004A273B" w:rsidP="004A2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5532BE0F" w14:textId="77777777" w:rsidR="004A273B" w:rsidRDefault="004A273B" w:rsidP="004A27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B221B0" w14:textId="77777777" w:rsidR="004A273B" w:rsidRDefault="004A273B" w:rsidP="004A27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C3276A" w14:textId="77777777" w:rsidR="004A273B" w:rsidRDefault="004A273B" w:rsidP="004A2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Jun.1443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Dorchester, Dorset,</w:t>
      </w:r>
    </w:p>
    <w:p w14:paraId="3BCBFC7A" w14:textId="77777777" w:rsidR="004A273B" w:rsidRDefault="004A273B" w:rsidP="004A2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Carminow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BA1AE89" w14:textId="77777777" w:rsidR="004A273B" w:rsidRDefault="004A273B" w:rsidP="004A273B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/>
          <w:sz w:val="24"/>
          <w:szCs w:val="24"/>
        </w:rPr>
        <w:t xml:space="preserve"> 26-97)</w:t>
      </w:r>
    </w:p>
    <w:p w14:paraId="24B18BEC" w14:textId="77777777" w:rsidR="004A273B" w:rsidRDefault="004A273B" w:rsidP="004A273B">
      <w:pPr>
        <w:pStyle w:val="NoSpacing"/>
        <w:rPr>
          <w:rFonts w:ascii="Times New Roman" w:hAnsi="Times New Roman"/>
          <w:sz w:val="24"/>
          <w:szCs w:val="24"/>
        </w:rPr>
      </w:pPr>
    </w:p>
    <w:p w14:paraId="4A51A185" w14:textId="77777777" w:rsidR="004A273B" w:rsidRDefault="004A273B" w:rsidP="004A273B">
      <w:pPr>
        <w:pStyle w:val="NoSpacing"/>
        <w:rPr>
          <w:rFonts w:ascii="Times New Roman" w:hAnsi="Times New Roman"/>
          <w:sz w:val="24"/>
          <w:szCs w:val="24"/>
        </w:rPr>
      </w:pPr>
    </w:p>
    <w:p w14:paraId="38AE3B6A" w14:textId="77777777" w:rsidR="004A273B" w:rsidRPr="00C33908" w:rsidRDefault="004A273B" w:rsidP="004A2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April 2021</w:t>
      </w:r>
    </w:p>
    <w:p w14:paraId="70703451" w14:textId="0F2A3205" w:rsidR="00BA00AB" w:rsidRPr="004A273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A27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A461E" w14:textId="77777777" w:rsidR="004A273B" w:rsidRDefault="004A273B" w:rsidP="009139A6">
      <w:r>
        <w:separator/>
      </w:r>
    </w:p>
  </w:endnote>
  <w:endnote w:type="continuationSeparator" w:id="0">
    <w:p w14:paraId="4156B921" w14:textId="77777777" w:rsidR="004A273B" w:rsidRDefault="004A27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C93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B835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387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3F7BF" w14:textId="77777777" w:rsidR="004A273B" w:rsidRDefault="004A273B" w:rsidP="009139A6">
      <w:r>
        <w:separator/>
      </w:r>
    </w:p>
  </w:footnote>
  <w:footnote w:type="continuationSeparator" w:id="0">
    <w:p w14:paraId="4A829655" w14:textId="77777777" w:rsidR="004A273B" w:rsidRDefault="004A27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DC8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656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237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73B"/>
    <w:rsid w:val="000666E0"/>
    <w:rsid w:val="002510B7"/>
    <w:rsid w:val="004A273B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EA598"/>
  <w15:chartTrackingRefBased/>
  <w15:docId w15:val="{2B9B6142-A0F4-4A1D-83F9-18886978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2021-04-08T19:10:00Z</dcterms:created>
  <dcterms:modified xsi:type="dcterms:W3CDTF">2021-04-08T19:11:00Z</dcterms:modified>
</cp:coreProperties>
</file>